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D991" w14:textId="33A01FF8" w:rsidR="00B369DA" w:rsidRPr="00673FDF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R2-19</w:t>
        </w:r>
      </w:fldSimple>
      <w:r w:rsidR="008060C0">
        <w:rPr>
          <w:b/>
          <w:i/>
          <w:noProof/>
          <w:sz w:val="28"/>
        </w:rPr>
        <w:t>1</w:t>
      </w:r>
      <w:r w:rsidR="003B3687">
        <w:rPr>
          <w:b/>
          <w:i/>
          <w:noProof/>
          <w:sz w:val="28"/>
        </w:rPr>
        <w:t>63</w:t>
      </w:r>
      <w:r w:rsidR="00D777A3">
        <w:rPr>
          <w:b/>
          <w:i/>
          <w:noProof/>
          <w:sz w:val="28"/>
        </w:rPr>
        <w:t>68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</w:p>
    <w:p w14:paraId="5F049F9A" w14:textId="0733B8A0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bookmarkEnd w:id="0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</w:p>
    <w:p w14:paraId="34FABA7D" w14:textId="4DFF1528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</w:t>
      </w:r>
      <w:r w:rsidR="00F937AC">
        <w:rPr>
          <w:rFonts w:ascii="Arial" w:hAnsi="Arial" w:cs="Arial"/>
          <w:b/>
          <w:bCs/>
          <w:sz w:val="22"/>
          <w:szCs w:val="22"/>
        </w:rPr>
        <w:t>2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-19</w:t>
      </w:r>
      <w:r w:rsidR="008060C0">
        <w:rPr>
          <w:rFonts w:ascii="Arial" w:hAnsi="Arial" w:cs="Arial"/>
          <w:b/>
          <w:bCs/>
          <w:sz w:val="22"/>
          <w:szCs w:val="22"/>
        </w:rPr>
        <w:t>10</w:t>
      </w:r>
      <w:r w:rsidR="00F937AC">
        <w:rPr>
          <w:rFonts w:ascii="Arial" w:hAnsi="Arial" w:cs="Arial"/>
          <w:b/>
          <w:bCs/>
          <w:sz w:val="22"/>
          <w:szCs w:val="22"/>
        </w:rPr>
        <w:t>804</w:t>
      </w:r>
      <w:r w:rsidR="008060C0">
        <w:rPr>
          <w:rFonts w:ascii="Arial" w:hAnsi="Arial" w:cs="Arial"/>
          <w:b/>
          <w:bCs/>
          <w:sz w:val="22"/>
          <w:szCs w:val="22"/>
        </w:rPr>
        <w:t>1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3"/>
    <w:bookmarkEnd w:id="4"/>
    <w:bookmarkEnd w:id="5"/>
    <w:p w14:paraId="1D4671AB" w14:textId="75A9CC6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5G_CIoT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3ECBCF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6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D777A3">
        <w:rPr>
          <w:rFonts w:ascii="Arial" w:hAnsi="Arial" w:cs="Arial"/>
          <w:sz w:val="22"/>
          <w:szCs w:val="22"/>
        </w:rPr>
        <w:t>RAN</w:t>
      </w:r>
      <w:r w:rsidR="00E46BA1" w:rsidRPr="00D777A3">
        <w:rPr>
          <w:rFonts w:ascii="Arial" w:hAnsi="Arial" w:cs="Arial"/>
          <w:sz w:val="22"/>
          <w:szCs w:val="22"/>
        </w:rPr>
        <w:t>2</w:t>
      </w:r>
    </w:p>
    <w:bookmarkEnd w:id="6"/>
    <w:p w14:paraId="665E9B14" w14:textId="7EAE0DBC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</w:t>
      </w:r>
      <w:r w:rsidR="00F937AC">
        <w:rPr>
          <w:rFonts w:ascii="Arial" w:hAnsi="Arial" w:cs="Arial"/>
          <w:sz w:val="22"/>
          <w:szCs w:val="22"/>
          <w:lang w:val="sv-SE"/>
        </w:rPr>
        <w:t>2</w:t>
      </w:r>
      <w:r w:rsidR="00B21B76">
        <w:rPr>
          <w:rFonts w:ascii="Arial" w:hAnsi="Arial" w:cs="Arial"/>
          <w:sz w:val="22"/>
          <w:szCs w:val="22"/>
          <w:lang w:val="sv-SE"/>
        </w:rPr>
        <w:t>, CT1</w:t>
      </w:r>
    </w:p>
    <w:p w14:paraId="56702ED9" w14:textId="7A61C80D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7" w:name="OLE_LINK45"/>
      <w:bookmarkStart w:id="8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F937AC">
        <w:rPr>
          <w:rFonts w:ascii="Arial" w:hAnsi="Arial" w:cs="Arial"/>
          <w:sz w:val="22"/>
          <w:szCs w:val="22"/>
          <w:lang w:val="sv-SE"/>
        </w:rPr>
        <w:t>RAN3, RAN, SA</w:t>
      </w:r>
    </w:p>
    <w:bookmarkEnd w:id="7"/>
    <w:bookmarkEnd w:id="8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54BC0336" w:rsidR="004A1524" w:rsidRPr="00AC6CFD" w:rsidRDefault="005C59F2" w:rsidP="004A1524">
      <w:p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lang w:eastAsia="ko-KR"/>
        </w:rPr>
        <w:t>RAN</w:t>
      </w:r>
      <w:r w:rsidR="00E46BA1" w:rsidRPr="00AC6CFD">
        <w:rPr>
          <w:rFonts w:ascii="Arial" w:hAnsi="Arial" w:cs="Arial"/>
          <w:lang w:eastAsia="ko-KR"/>
        </w:rPr>
        <w:t>2</w:t>
      </w:r>
      <w:r w:rsidR="004A1524" w:rsidRPr="00AC6CFD">
        <w:rPr>
          <w:rFonts w:ascii="Arial" w:hAnsi="Arial" w:cs="Arial"/>
          <w:lang w:eastAsia="ko-KR"/>
        </w:rPr>
        <w:t xml:space="preserve"> thanks </w:t>
      </w:r>
      <w:r w:rsidRPr="00AC6CFD">
        <w:rPr>
          <w:rFonts w:ascii="Arial" w:hAnsi="Arial" w:cs="Arial"/>
          <w:lang w:eastAsia="ko-KR"/>
        </w:rPr>
        <w:t>SA</w:t>
      </w:r>
      <w:r w:rsidR="00F14876" w:rsidRPr="00AC6CFD">
        <w:rPr>
          <w:rFonts w:ascii="Arial" w:hAnsi="Arial" w:cs="Arial"/>
          <w:lang w:eastAsia="ko-KR"/>
        </w:rPr>
        <w:t>2</w:t>
      </w:r>
      <w:r w:rsidRPr="00AC6CFD">
        <w:rPr>
          <w:rFonts w:ascii="Arial" w:hAnsi="Arial" w:cs="Arial"/>
          <w:lang w:eastAsia="ko-KR"/>
        </w:rPr>
        <w:t xml:space="preserve"> </w:t>
      </w:r>
      <w:r w:rsidR="00535EE7" w:rsidRPr="00AC6CFD">
        <w:rPr>
          <w:rFonts w:ascii="Arial" w:hAnsi="Arial" w:cs="Arial"/>
          <w:lang w:eastAsia="ko-KR"/>
        </w:rPr>
        <w:t xml:space="preserve">for their </w:t>
      </w:r>
      <w:r w:rsidR="00F14876" w:rsidRPr="00AC6CFD">
        <w:rPr>
          <w:rFonts w:ascii="Arial" w:hAnsi="Arial" w:cs="Arial"/>
          <w:lang w:eastAsia="ko-KR"/>
        </w:rPr>
        <w:t xml:space="preserve">reply </w:t>
      </w:r>
      <w:r w:rsidR="00535EE7" w:rsidRPr="00AC6CFD">
        <w:rPr>
          <w:rFonts w:ascii="Arial" w:hAnsi="Arial" w:cs="Arial"/>
          <w:lang w:eastAsia="ko-KR"/>
        </w:rPr>
        <w:t xml:space="preserve">LS </w:t>
      </w:r>
      <w:r w:rsidRPr="00AC6CFD">
        <w:rPr>
          <w:rFonts w:ascii="Arial" w:hAnsi="Arial" w:cs="Arial"/>
          <w:lang w:eastAsia="ko-KR"/>
        </w:rPr>
        <w:t xml:space="preserve">on </w:t>
      </w:r>
      <w:r w:rsidR="00F14876" w:rsidRPr="00AC6CFD">
        <w:rPr>
          <w:rFonts w:ascii="Arial" w:hAnsi="Arial" w:cs="Arial"/>
          <w:bCs/>
        </w:rPr>
        <w:t xml:space="preserve">Mobile-terminated Early Data Transmission feature which is being introduced for </w:t>
      </w:r>
      <w:proofErr w:type="spellStart"/>
      <w:r w:rsidR="00F14876" w:rsidRPr="00AC6CFD">
        <w:rPr>
          <w:rFonts w:ascii="Arial" w:hAnsi="Arial" w:cs="Arial"/>
          <w:bCs/>
        </w:rPr>
        <w:t>eMTC</w:t>
      </w:r>
      <w:proofErr w:type="spellEnd"/>
      <w:r w:rsidR="00F14876" w:rsidRPr="00AC6CFD">
        <w:rPr>
          <w:rFonts w:ascii="Arial" w:hAnsi="Arial" w:cs="Arial"/>
          <w:bCs/>
        </w:rPr>
        <w:t xml:space="preserve"> and NB-IoT in Rel-16</w:t>
      </w:r>
      <w:r w:rsidR="00535EE7" w:rsidRPr="00AC6CFD">
        <w:rPr>
          <w:rFonts w:ascii="Arial" w:hAnsi="Arial" w:cs="Arial"/>
          <w:lang w:eastAsia="ko-KR"/>
        </w:rPr>
        <w:t>.</w:t>
      </w:r>
    </w:p>
    <w:p w14:paraId="3EC5A56C" w14:textId="4798752E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indicated in the LS:</w:t>
      </w:r>
    </w:p>
    <w:p w14:paraId="3F67FFB2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concluded that the UE indicates the capability of supporting MT-EDT via NAS layer. MME can decide whether a PDN connectivity is applied for MT-EDT according to UE capability; SA2 kindly ask RAN2 whether there is concern about this.</w:t>
      </w:r>
    </w:p>
    <w:p w14:paraId="762CFBC3" w14:textId="77777777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40D0A82E" w14:textId="1E6A7C3D" w:rsidR="00AC6CFD" w:rsidRPr="00AC6CFD" w:rsidRDefault="00AC6CFD" w:rsidP="00BE6DDF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>RAN2 response:</w:t>
      </w:r>
    </w:p>
    <w:p w14:paraId="3DDB267C" w14:textId="20006896" w:rsidR="00AC6CFD" w:rsidRDefault="00AC6CF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noProof/>
        </w:rPr>
        <w:t>From RAN2 point of view, there is no concern to indicate the capability of supporting MT-EDT via NAS layer, and for MME to decide whether a PDN connectivity is applied for MT-EDT according to UE capability.</w:t>
      </w:r>
    </w:p>
    <w:p w14:paraId="4AB90FF8" w14:textId="0360C683" w:rsidR="00B21B76" w:rsidRDefault="00B21B76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B21B76">
        <w:rPr>
          <w:rFonts w:ascii="Arial" w:hAnsi="Arial" w:cs="Arial"/>
          <w:lang w:eastAsia="ko-KR"/>
        </w:rPr>
        <w:t>It should be possible for the UE to indicate separate capability for CP MT-EDT and UP MT-EDT at NAS level.</w:t>
      </w:r>
    </w:p>
    <w:p w14:paraId="4BF4F527" w14:textId="78DBE2D1" w:rsidR="00F80BED" w:rsidRDefault="00F80BE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F80BED">
        <w:rPr>
          <w:rFonts w:ascii="Arial" w:hAnsi="Arial" w:cs="Arial"/>
          <w:lang w:eastAsia="ko-KR"/>
        </w:rPr>
        <w:t>If NAS indicates MT-EDT capability and CN initiates MT-EDT according to the UE capability, there is no need of separate AS capability indication for MT-EDT</w:t>
      </w:r>
      <w:r w:rsidR="00A61703">
        <w:rPr>
          <w:rFonts w:ascii="Arial" w:hAnsi="Arial" w:cs="Arial"/>
          <w:lang w:eastAsia="ko-KR"/>
        </w:rPr>
        <w:t>.</w:t>
      </w:r>
      <w:r w:rsidRPr="00F80BED">
        <w:rPr>
          <w:rFonts w:ascii="Arial" w:hAnsi="Arial" w:cs="Arial"/>
          <w:lang w:eastAsia="ko-KR"/>
        </w:rPr>
        <w:t xml:space="preserve"> </w:t>
      </w:r>
      <w:r w:rsidR="006730F1" w:rsidRPr="00357FCD">
        <w:rPr>
          <w:rFonts w:ascii="Arial" w:hAnsi="Arial" w:cs="Arial"/>
          <w:lang w:eastAsia="ko-KR"/>
        </w:rPr>
        <w:t>Therefore</w:t>
      </w:r>
      <w:r w:rsidR="00A61703">
        <w:rPr>
          <w:rFonts w:ascii="Arial" w:hAnsi="Arial" w:cs="Arial"/>
          <w:lang w:eastAsia="ko-KR"/>
        </w:rPr>
        <w:t xml:space="preserve">, RAN2 will specify that: </w:t>
      </w:r>
    </w:p>
    <w:p w14:paraId="2715646E" w14:textId="26997486" w:rsidR="00A61703" w:rsidRDefault="00C47C86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CP and/or UP MT-</w:t>
      </w:r>
      <w:r w:rsidR="00A61703" w:rsidRPr="00F80BED">
        <w:rPr>
          <w:rFonts w:ascii="Arial" w:hAnsi="Arial" w:cs="Arial"/>
          <w:lang w:eastAsia="ko-KR"/>
        </w:rPr>
        <w:t>EDT are optional features for UE without AS capability signalling</w:t>
      </w:r>
      <w:r w:rsidR="006730F1">
        <w:rPr>
          <w:rFonts w:ascii="Arial" w:hAnsi="Arial" w:cs="Arial"/>
          <w:lang w:eastAsia="ko-KR"/>
        </w:rPr>
        <w:t>.</w:t>
      </w:r>
    </w:p>
    <w:p w14:paraId="0CCA65C6" w14:textId="798F0368" w:rsidR="00F46C74" w:rsidRPr="00F46C74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CP solution, it shall also support MO-EDT for the CP solution.</w:t>
      </w:r>
    </w:p>
    <w:p w14:paraId="2EDEDF54" w14:textId="7E82A0D7" w:rsidR="00F46C74" w:rsidRPr="00AC6CFD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UP solution, it shall also support MO-EDT for the UP solution.</w:t>
      </w:r>
    </w:p>
    <w:p w14:paraId="29074DC2" w14:textId="0EBFA0BE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037F38AF" w14:textId="77777777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also indicated:</w:t>
      </w:r>
    </w:p>
    <w:p w14:paraId="42AE486C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assumption that MT-EDT is implemented on top of MO-EDT (i.e. UE will trigger MO-EDT procedure in response to Paging Request with MT-EDT indication).</w:t>
      </w:r>
    </w:p>
    <w:p w14:paraId="68864E85" w14:textId="63A7D5FA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60F19054" w14:textId="643C1009" w:rsidR="00F33BFC" w:rsidRDefault="00AC6CFD" w:rsidP="00F46C74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 xml:space="preserve">RAN2 </w:t>
      </w:r>
      <w:r w:rsidR="00F33BFC">
        <w:rPr>
          <w:rFonts w:ascii="Arial" w:hAnsi="Arial" w:cs="Arial"/>
          <w:b/>
          <w:lang w:eastAsia="ko-KR"/>
        </w:rPr>
        <w:t>response</w:t>
      </w:r>
      <w:r w:rsidRPr="00AC6CFD">
        <w:rPr>
          <w:rFonts w:ascii="Arial" w:hAnsi="Arial" w:cs="Arial"/>
          <w:b/>
          <w:lang w:eastAsia="ko-KR"/>
        </w:rPr>
        <w:t>:</w:t>
      </w:r>
    </w:p>
    <w:p w14:paraId="633A79F3" w14:textId="0763D620" w:rsidR="00F46C74" w:rsidRDefault="00AC6CFD" w:rsidP="00F33BFC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</w:rPr>
        <w:t xml:space="preserve">RAN2 is </w:t>
      </w:r>
      <w:r w:rsidRPr="00AC6CFD">
        <w:rPr>
          <w:rFonts w:ascii="Arial" w:hAnsi="Arial" w:cs="Arial"/>
          <w:noProof/>
        </w:rPr>
        <w:t>aiming</w:t>
      </w:r>
      <w:r w:rsidRPr="00AC6CFD">
        <w:rPr>
          <w:rFonts w:ascii="Arial" w:hAnsi="Arial" w:cs="Arial"/>
        </w:rPr>
        <w:t xml:space="preserve"> to specify MT-EDT with minimal changes</w:t>
      </w:r>
      <w:r w:rsidR="003F3A1E">
        <w:rPr>
          <w:rFonts w:ascii="Arial" w:hAnsi="Arial" w:cs="Arial"/>
        </w:rPr>
        <w:t xml:space="preserve"> </w:t>
      </w:r>
      <w:r w:rsidR="0031150B">
        <w:rPr>
          <w:rFonts w:ascii="Arial" w:hAnsi="Arial" w:cs="Arial"/>
        </w:rPr>
        <w:t xml:space="preserve">on top of </w:t>
      </w:r>
      <w:r w:rsidRPr="00AC6CFD">
        <w:rPr>
          <w:rFonts w:ascii="Arial" w:hAnsi="Arial" w:cs="Arial"/>
        </w:rPr>
        <w:t>Rel-15 MO-EDT</w:t>
      </w:r>
      <w:r w:rsidR="00A46DA8">
        <w:rPr>
          <w:rFonts w:ascii="Arial" w:hAnsi="Arial" w:cs="Arial"/>
        </w:rPr>
        <w:t xml:space="preserve"> </w:t>
      </w:r>
      <w:bookmarkStart w:id="9" w:name="_GoBack"/>
      <w:bookmarkEnd w:id="9"/>
      <w:r w:rsidR="008C0893">
        <w:rPr>
          <w:rFonts w:ascii="Arial" w:hAnsi="Arial" w:cs="Arial"/>
          <w:lang w:val="en-US"/>
        </w:rPr>
        <w:t>as follows</w:t>
      </w:r>
      <w:r w:rsidR="00F46C74">
        <w:rPr>
          <w:rFonts w:ascii="Arial" w:hAnsi="Arial" w:cs="Arial"/>
          <w:lang w:val="en-US"/>
        </w:rPr>
        <w:t>:</w:t>
      </w:r>
    </w:p>
    <w:p w14:paraId="4BD676FF" w14:textId="26A93EF0" w:rsidR="00AC6CFD" w:rsidRDefault="00AC6CFD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46C74">
        <w:rPr>
          <w:rFonts w:ascii="Arial" w:hAnsi="Arial" w:cs="Arial"/>
          <w:lang w:val="en-US"/>
        </w:rPr>
        <w:t>For CP case</w:t>
      </w:r>
      <w:r w:rsidR="00831304">
        <w:rPr>
          <w:rFonts w:ascii="Arial" w:hAnsi="Arial" w:cs="Arial"/>
          <w:lang w:val="en-US"/>
        </w:rPr>
        <w:t>:</w:t>
      </w:r>
      <w:r w:rsidRPr="00F46C74">
        <w:rPr>
          <w:rFonts w:ascii="Arial" w:hAnsi="Arial" w:cs="Arial"/>
          <w:lang w:val="en-US"/>
        </w:rPr>
        <w:t xml:space="preserve"> </w:t>
      </w:r>
      <w:r w:rsidR="00F33BFC">
        <w:rPr>
          <w:rFonts w:ascii="Arial" w:hAnsi="Arial" w:cs="Arial"/>
          <w:lang w:val="en-US"/>
        </w:rPr>
        <w:t xml:space="preserve">RAN2 will support </w:t>
      </w:r>
      <w:r w:rsidRPr="00F46C74">
        <w:rPr>
          <w:rFonts w:ascii="Arial" w:hAnsi="Arial" w:cs="Arial"/>
          <w:lang w:val="en-US"/>
        </w:rPr>
        <w:t xml:space="preserve">ability to include </w:t>
      </w:r>
      <w:proofErr w:type="spellStart"/>
      <w:r w:rsidRPr="00F46C74">
        <w:rPr>
          <w:rFonts w:ascii="Arial" w:hAnsi="Arial" w:cs="Arial"/>
          <w:lang w:val="en-US"/>
        </w:rPr>
        <w:t>dedicatedInfoNAS</w:t>
      </w:r>
      <w:proofErr w:type="spellEnd"/>
      <w:r w:rsidRPr="00F46C74">
        <w:rPr>
          <w:rFonts w:ascii="Arial" w:hAnsi="Arial" w:cs="Arial"/>
          <w:lang w:val="en-US"/>
        </w:rPr>
        <w:t xml:space="preserve"> in </w:t>
      </w:r>
      <w:proofErr w:type="spellStart"/>
      <w:r w:rsidRPr="00F46C74">
        <w:rPr>
          <w:rFonts w:ascii="Arial" w:hAnsi="Arial" w:cs="Arial"/>
          <w:lang w:val="en-US"/>
        </w:rPr>
        <w:t>RRCConnectionSetup</w:t>
      </w:r>
      <w:proofErr w:type="spellEnd"/>
      <w:r w:rsidRPr="00F46C74">
        <w:rPr>
          <w:rFonts w:ascii="Arial" w:hAnsi="Arial" w:cs="Arial"/>
          <w:lang w:val="en-US"/>
        </w:rPr>
        <w:t xml:space="preserve"> in response to </w:t>
      </w:r>
      <w:proofErr w:type="spellStart"/>
      <w:r w:rsidRPr="00F46C74">
        <w:rPr>
          <w:rFonts w:ascii="Arial" w:hAnsi="Arial" w:cs="Arial"/>
          <w:lang w:val="en-US"/>
        </w:rPr>
        <w:t>RRCEarlyDataRequest</w:t>
      </w:r>
      <w:proofErr w:type="spellEnd"/>
      <w:r w:rsidRPr="00F46C74">
        <w:rPr>
          <w:rFonts w:ascii="Arial" w:hAnsi="Arial" w:cs="Arial"/>
          <w:lang w:val="en-US"/>
        </w:rPr>
        <w:t xml:space="preserve"> </w:t>
      </w:r>
      <w:r w:rsidR="00C451CC">
        <w:rPr>
          <w:rFonts w:ascii="Arial" w:hAnsi="Arial" w:cs="Arial"/>
          <w:lang w:val="en-US"/>
        </w:rPr>
        <w:t>(</w:t>
      </w:r>
      <w:r w:rsidRPr="00F46C74">
        <w:rPr>
          <w:rFonts w:ascii="Arial" w:hAnsi="Arial" w:cs="Arial"/>
          <w:lang w:val="en-US"/>
        </w:rPr>
        <w:t>i.e. during CP EDT fallback to full RRC connection)</w:t>
      </w:r>
      <w:r w:rsidR="00C451CC">
        <w:rPr>
          <w:rFonts w:ascii="Arial" w:hAnsi="Arial" w:cs="Arial"/>
          <w:lang w:val="en-US"/>
        </w:rPr>
        <w:t>.</w:t>
      </w:r>
    </w:p>
    <w:p w14:paraId="5179F88B" w14:textId="422AFCBE" w:rsidR="00F33BFC" w:rsidRPr="00AC6CFD" w:rsidRDefault="00F33BFC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UP case</w:t>
      </w:r>
      <w:r w:rsidR="00831304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FB1913" w:rsidRPr="00AC6CFD">
        <w:rPr>
          <w:rFonts w:ascii="Arial" w:hAnsi="Arial" w:cs="Arial"/>
          <w:lang w:val="en-US"/>
        </w:rPr>
        <w:t>in response to paging request with MT-EDT indication</w:t>
      </w:r>
      <w:r w:rsidR="00831304">
        <w:rPr>
          <w:rFonts w:ascii="Arial" w:hAnsi="Arial" w:cs="Arial"/>
          <w:lang w:val="en-US"/>
        </w:rPr>
        <w:t>,</w:t>
      </w:r>
      <w:r w:rsidR="00FB1913">
        <w:rPr>
          <w:rFonts w:ascii="Arial" w:hAnsi="Arial" w:cs="Arial"/>
          <w:lang w:val="en-US"/>
        </w:rPr>
        <w:t xml:space="preserve"> </w:t>
      </w:r>
      <w:r w:rsidR="00DC62CD">
        <w:rPr>
          <w:rFonts w:ascii="Arial" w:hAnsi="Arial" w:cs="Arial"/>
          <w:lang w:val="en-US"/>
        </w:rPr>
        <w:t xml:space="preserve">in some cases </w:t>
      </w:r>
      <w:r>
        <w:rPr>
          <w:rFonts w:ascii="Arial" w:hAnsi="Arial" w:cs="Arial"/>
          <w:lang w:val="en-US"/>
        </w:rPr>
        <w:t xml:space="preserve">the UE may </w:t>
      </w:r>
      <w:r w:rsidR="00441DE1">
        <w:rPr>
          <w:rFonts w:ascii="Arial" w:hAnsi="Arial" w:cs="Arial"/>
          <w:lang w:val="en-US"/>
        </w:rPr>
        <w:t>transmit</w:t>
      </w:r>
      <w:r>
        <w:rPr>
          <w:rFonts w:ascii="Arial" w:hAnsi="Arial" w:cs="Arial"/>
          <w:lang w:val="en-US"/>
        </w:rPr>
        <w:t xml:space="preserve"> non-EDT msg1 and receive non-EDT msg2</w:t>
      </w:r>
      <w:r w:rsidR="008C0893">
        <w:rPr>
          <w:rFonts w:ascii="Arial" w:hAnsi="Arial" w:cs="Arial"/>
          <w:lang w:val="en-US"/>
        </w:rPr>
        <w:t xml:space="preserve">; however, </w:t>
      </w:r>
      <w:r w:rsidR="00D04690">
        <w:rPr>
          <w:rFonts w:ascii="Arial" w:hAnsi="Arial" w:cs="Arial"/>
          <w:lang w:val="en-US"/>
        </w:rPr>
        <w:t>same procedure as in MO-EDT for AS security reactivation and transmission of msg3 is performed for MT-EDT</w:t>
      </w:r>
      <w:r>
        <w:rPr>
          <w:rFonts w:ascii="Arial" w:hAnsi="Arial" w:cs="Arial"/>
          <w:lang w:val="en-US"/>
        </w:rPr>
        <w:t>.</w:t>
      </w:r>
    </w:p>
    <w:p w14:paraId="07634A96" w14:textId="7507AD2D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0517BC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</w:t>
      </w:r>
      <w:r w:rsidR="00F14876">
        <w:rPr>
          <w:rFonts w:ascii="Arial" w:hAnsi="Arial" w:cs="Arial"/>
          <w:b/>
        </w:rPr>
        <w:t>2</w:t>
      </w:r>
      <w:r w:rsidR="00B21B76">
        <w:rPr>
          <w:rFonts w:ascii="Arial" w:hAnsi="Arial" w:cs="Arial"/>
          <w:b/>
        </w:rPr>
        <w:t xml:space="preserve"> and CT1</w:t>
      </w:r>
      <w:r w:rsidR="00822ADF" w:rsidRPr="00822ADF">
        <w:rPr>
          <w:rFonts w:ascii="Arial" w:hAnsi="Arial" w:cs="Arial"/>
          <w:b/>
        </w:rPr>
        <w:t>:</w:t>
      </w:r>
    </w:p>
    <w:p w14:paraId="019586FB" w14:textId="182BED2E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</w:t>
      </w:r>
      <w:r w:rsidR="00F14876">
        <w:rPr>
          <w:rFonts w:ascii="Arial" w:hAnsi="Arial" w:cs="Arial"/>
        </w:rPr>
        <w:t>2</w:t>
      </w:r>
      <w:r w:rsidR="005C59F2" w:rsidRPr="00822ADF">
        <w:rPr>
          <w:rFonts w:ascii="Arial" w:hAnsi="Arial" w:cs="Arial"/>
        </w:rPr>
        <w:t xml:space="preserve"> </w:t>
      </w:r>
      <w:r w:rsidR="00B21B76">
        <w:rPr>
          <w:rFonts w:ascii="Arial" w:hAnsi="Arial" w:cs="Arial"/>
        </w:rPr>
        <w:t xml:space="preserve">and CT1 </w:t>
      </w:r>
      <w:r w:rsidR="005C59F2" w:rsidRPr="00822ADF">
        <w:rPr>
          <w:rFonts w:ascii="Arial" w:hAnsi="Arial" w:cs="Arial"/>
        </w:rPr>
        <w:t>to take the above into account</w:t>
      </w:r>
      <w:r w:rsidR="002E46F7">
        <w:rPr>
          <w:rFonts w:ascii="Arial" w:hAnsi="Arial" w:cs="Arial"/>
        </w:rPr>
        <w:t xml:space="preserve"> and provide feedback/update on </w:t>
      </w:r>
      <w:r w:rsidR="00F14876">
        <w:rPr>
          <w:rFonts w:ascii="Arial" w:hAnsi="Arial" w:cs="Arial"/>
        </w:rPr>
        <w:t>MT-EDT</w:t>
      </w:r>
      <w:r w:rsidR="002E46F7">
        <w:rPr>
          <w:rFonts w:ascii="Arial" w:hAnsi="Arial" w:cs="Arial"/>
        </w:rPr>
        <w:t>, if any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30BDC" w14:textId="77777777" w:rsidR="00A138DC" w:rsidRDefault="00A138DC" w:rsidP="00767FC1">
      <w:r>
        <w:separator/>
      </w:r>
    </w:p>
  </w:endnote>
  <w:endnote w:type="continuationSeparator" w:id="0">
    <w:p w14:paraId="1605B98E" w14:textId="77777777" w:rsidR="00A138DC" w:rsidRDefault="00A138DC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7C52B" w14:textId="77777777" w:rsidR="00A138DC" w:rsidRDefault="00A138DC" w:rsidP="00767FC1">
      <w:r>
        <w:separator/>
      </w:r>
    </w:p>
  </w:footnote>
  <w:footnote w:type="continuationSeparator" w:id="0">
    <w:p w14:paraId="29F45CDA" w14:textId="77777777" w:rsidR="00A138DC" w:rsidRDefault="00A138DC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C6686"/>
    <w:multiLevelType w:val="hybridMultilevel"/>
    <w:tmpl w:val="68ACFB24"/>
    <w:lvl w:ilvl="0" w:tplc="CBD43D9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2A4FFC"/>
    <w:multiLevelType w:val="hybridMultilevel"/>
    <w:tmpl w:val="62B0984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5"/>
  </w:num>
  <w:num w:numId="7">
    <w:abstractNumId w:val="10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7"/>
  </w:num>
  <w:num w:numId="18">
    <w:abstractNumId w:val="13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5CBC"/>
    <w:rsid w:val="000F19AA"/>
    <w:rsid w:val="000F23F3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97742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78DA"/>
    <w:rsid w:val="00310151"/>
    <w:rsid w:val="0031150B"/>
    <w:rsid w:val="00323894"/>
    <w:rsid w:val="00335C6D"/>
    <w:rsid w:val="00344CD0"/>
    <w:rsid w:val="00357898"/>
    <w:rsid w:val="00357D0F"/>
    <w:rsid w:val="00357FCD"/>
    <w:rsid w:val="003620EE"/>
    <w:rsid w:val="0036343B"/>
    <w:rsid w:val="00383545"/>
    <w:rsid w:val="00383E83"/>
    <w:rsid w:val="00387E0D"/>
    <w:rsid w:val="003919DD"/>
    <w:rsid w:val="003930A0"/>
    <w:rsid w:val="003959D4"/>
    <w:rsid w:val="003A2D4A"/>
    <w:rsid w:val="003A5A99"/>
    <w:rsid w:val="003B3687"/>
    <w:rsid w:val="003B373A"/>
    <w:rsid w:val="003C6EF7"/>
    <w:rsid w:val="003D4F7C"/>
    <w:rsid w:val="003F3A1E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1DE1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4041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0A41"/>
    <w:rsid w:val="00562924"/>
    <w:rsid w:val="005706FA"/>
    <w:rsid w:val="00574E10"/>
    <w:rsid w:val="00580A15"/>
    <w:rsid w:val="00580C7C"/>
    <w:rsid w:val="005947BE"/>
    <w:rsid w:val="0059651F"/>
    <w:rsid w:val="00596932"/>
    <w:rsid w:val="005A45F4"/>
    <w:rsid w:val="005A7FA5"/>
    <w:rsid w:val="005C59F2"/>
    <w:rsid w:val="005C6364"/>
    <w:rsid w:val="005D55DD"/>
    <w:rsid w:val="005F0A17"/>
    <w:rsid w:val="0061107E"/>
    <w:rsid w:val="006218FF"/>
    <w:rsid w:val="00622DC1"/>
    <w:rsid w:val="0062790C"/>
    <w:rsid w:val="0064276C"/>
    <w:rsid w:val="00663E09"/>
    <w:rsid w:val="006705B6"/>
    <w:rsid w:val="006714DE"/>
    <w:rsid w:val="006730F1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5F5"/>
    <w:rsid w:val="00715DD6"/>
    <w:rsid w:val="00717A41"/>
    <w:rsid w:val="00726AD7"/>
    <w:rsid w:val="007517F5"/>
    <w:rsid w:val="007531DC"/>
    <w:rsid w:val="00753F87"/>
    <w:rsid w:val="00754EA6"/>
    <w:rsid w:val="00760EC5"/>
    <w:rsid w:val="00765154"/>
    <w:rsid w:val="00766A98"/>
    <w:rsid w:val="007674D7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060C0"/>
    <w:rsid w:val="00822ADF"/>
    <w:rsid w:val="00830682"/>
    <w:rsid w:val="00831304"/>
    <w:rsid w:val="0083604C"/>
    <w:rsid w:val="0084221E"/>
    <w:rsid w:val="00843F8E"/>
    <w:rsid w:val="00844CBC"/>
    <w:rsid w:val="0085094A"/>
    <w:rsid w:val="00877280"/>
    <w:rsid w:val="008845A0"/>
    <w:rsid w:val="00886ACD"/>
    <w:rsid w:val="008B17DC"/>
    <w:rsid w:val="008C0893"/>
    <w:rsid w:val="008D0925"/>
    <w:rsid w:val="008D772F"/>
    <w:rsid w:val="008E1028"/>
    <w:rsid w:val="008E3CAA"/>
    <w:rsid w:val="008F2CC6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4896"/>
    <w:rsid w:val="00947FB0"/>
    <w:rsid w:val="0095091B"/>
    <w:rsid w:val="00954E00"/>
    <w:rsid w:val="00955F68"/>
    <w:rsid w:val="009576AE"/>
    <w:rsid w:val="00965987"/>
    <w:rsid w:val="00966940"/>
    <w:rsid w:val="00970274"/>
    <w:rsid w:val="00970A80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38DC"/>
    <w:rsid w:val="00A1730E"/>
    <w:rsid w:val="00A21BF8"/>
    <w:rsid w:val="00A34C0D"/>
    <w:rsid w:val="00A3725C"/>
    <w:rsid w:val="00A37DD3"/>
    <w:rsid w:val="00A441F3"/>
    <w:rsid w:val="00A46DA8"/>
    <w:rsid w:val="00A528AE"/>
    <w:rsid w:val="00A54EEB"/>
    <w:rsid w:val="00A61703"/>
    <w:rsid w:val="00A63377"/>
    <w:rsid w:val="00A65095"/>
    <w:rsid w:val="00A66583"/>
    <w:rsid w:val="00A92389"/>
    <w:rsid w:val="00A95E76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66B4"/>
    <w:rsid w:val="00B1130B"/>
    <w:rsid w:val="00B15A2A"/>
    <w:rsid w:val="00B21B76"/>
    <w:rsid w:val="00B369DA"/>
    <w:rsid w:val="00B4162D"/>
    <w:rsid w:val="00B421FF"/>
    <w:rsid w:val="00B429B3"/>
    <w:rsid w:val="00B47F28"/>
    <w:rsid w:val="00B63968"/>
    <w:rsid w:val="00B728D3"/>
    <w:rsid w:val="00B73315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234B5"/>
    <w:rsid w:val="00C44143"/>
    <w:rsid w:val="00C451CC"/>
    <w:rsid w:val="00C462E5"/>
    <w:rsid w:val="00C47C86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690"/>
    <w:rsid w:val="00D0476C"/>
    <w:rsid w:val="00D07F6F"/>
    <w:rsid w:val="00D1586F"/>
    <w:rsid w:val="00D305B8"/>
    <w:rsid w:val="00D34F5A"/>
    <w:rsid w:val="00D35A4F"/>
    <w:rsid w:val="00D35BCB"/>
    <w:rsid w:val="00D42CFC"/>
    <w:rsid w:val="00D47889"/>
    <w:rsid w:val="00D73A87"/>
    <w:rsid w:val="00D777A3"/>
    <w:rsid w:val="00D811F4"/>
    <w:rsid w:val="00D857B3"/>
    <w:rsid w:val="00D91F28"/>
    <w:rsid w:val="00D95634"/>
    <w:rsid w:val="00DA4CAA"/>
    <w:rsid w:val="00DB47E1"/>
    <w:rsid w:val="00DB604E"/>
    <w:rsid w:val="00DC62CD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3BFC"/>
    <w:rsid w:val="00F36454"/>
    <w:rsid w:val="00F367E8"/>
    <w:rsid w:val="00F40B8A"/>
    <w:rsid w:val="00F41356"/>
    <w:rsid w:val="00F42613"/>
    <w:rsid w:val="00F44DCB"/>
    <w:rsid w:val="00F46C74"/>
    <w:rsid w:val="00F76FFD"/>
    <w:rsid w:val="00F80BED"/>
    <w:rsid w:val="00F86659"/>
    <w:rsid w:val="00F937AC"/>
    <w:rsid w:val="00FB071E"/>
    <w:rsid w:val="00FB1913"/>
    <w:rsid w:val="00FB3D77"/>
    <w:rsid w:val="00FB403C"/>
    <w:rsid w:val="00FC3B9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semiHidden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2865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 (Umesh)</cp:lastModifiedBy>
  <cp:revision>16</cp:revision>
  <cp:lastPrinted>2002-04-23T16:10:00Z</cp:lastPrinted>
  <dcterms:created xsi:type="dcterms:W3CDTF">2019-11-22T02:53:00Z</dcterms:created>
  <dcterms:modified xsi:type="dcterms:W3CDTF">2019-11-22T19:17:00Z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